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82C" w:rsidRDefault="0044682C" w:rsidP="004468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MARTYN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44682C" w:rsidRDefault="0044682C" w:rsidP="004468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Heveningham, Norfolk.</w:t>
      </w:r>
    </w:p>
    <w:p w:rsidR="0044682C" w:rsidRDefault="0044682C" w:rsidP="004468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682C" w:rsidRDefault="0044682C" w:rsidP="004468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682C" w:rsidRDefault="0044682C" w:rsidP="004468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Cosyn of Guist(q.v.).</w:t>
      </w:r>
    </w:p>
    <w:p w:rsidR="0044682C" w:rsidRDefault="0044682C" w:rsidP="004468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44682C" w:rsidRDefault="0044682C" w:rsidP="004468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682C" w:rsidRDefault="0044682C" w:rsidP="004468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682C" w:rsidRDefault="0044682C" w:rsidP="004468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82C" w:rsidRDefault="0044682C" w:rsidP="00564E3C">
      <w:pPr>
        <w:spacing w:after="0" w:line="240" w:lineRule="auto"/>
      </w:pPr>
      <w:r>
        <w:separator/>
      </w:r>
    </w:p>
  </w:endnote>
  <w:endnote w:type="continuationSeparator" w:id="0">
    <w:p w:rsidR="0044682C" w:rsidRDefault="0044682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4682C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82C" w:rsidRDefault="0044682C" w:rsidP="00564E3C">
      <w:pPr>
        <w:spacing w:after="0" w:line="240" w:lineRule="auto"/>
      </w:pPr>
      <w:r>
        <w:separator/>
      </w:r>
    </w:p>
  </w:footnote>
  <w:footnote w:type="continuationSeparator" w:id="0">
    <w:p w:rsidR="0044682C" w:rsidRDefault="0044682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82C"/>
    <w:rsid w:val="00372DC6"/>
    <w:rsid w:val="0044682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E86DBB-E509-47CF-88D8-705A0F2F3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468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2015-12-16T20:13:00Z</dcterms:created>
  <dcterms:modified xsi:type="dcterms:W3CDTF">2015-12-16T20:14:00Z</dcterms:modified>
</cp:coreProperties>
</file>